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="228" w:tblpY="16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68"/>
        <w:gridCol w:w="6000"/>
        <w:gridCol w:w="993"/>
        <w:gridCol w:w="1134"/>
        <w:gridCol w:w="1230"/>
      </w:tblGrid>
      <w:tr w:rsidR="00AA4C87" w:rsidRPr="008A30BF" w:rsidTr="006516BE">
        <w:tc>
          <w:tcPr>
            <w:tcW w:w="1068" w:type="dxa"/>
            <w:vAlign w:val="center"/>
          </w:tcPr>
          <w:p w:rsidR="00AA4C87" w:rsidRPr="008A30BF" w:rsidRDefault="00AA4C87" w:rsidP="006516BE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8A30BF">
              <w:rPr>
                <w:rFonts w:ascii="Times New Roman" w:hAnsi="Times New Roman"/>
                <w:sz w:val="32"/>
                <w:szCs w:val="32"/>
              </w:rPr>
              <w:t>№</w:t>
            </w:r>
            <w:r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r w:rsidRPr="008A30BF">
              <w:rPr>
                <w:rFonts w:ascii="Times New Roman" w:hAnsi="Times New Roman"/>
                <w:sz w:val="32"/>
                <w:szCs w:val="32"/>
              </w:rPr>
              <w:t>п/п</w:t>
            </w:r>
          </w:p>
        </w:tc>
        <w:tc>
          <w:tcPr>
            <w:tcW w:w="6000" w:type="dxa"/>
            <w:vAlign w:val="center"/>
          </w:tcPr>
          <w:p w:rsidR="00AA4C87" w:rsidRPr="008A30BF" w:rsidRDefault="00AA4C87" w:rsidP="006516BE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8A30BF">
              <w:rPr>
                <w:rFonts w:ascii="Times New Roman" w:hAnsi="Times New Roman"/>
                <w:sz w:val="32"/>
                <w:szCs w:val="32"/>
              </w:rPr>
              <w:t>Наименование вида работ</w:t>
            </w:r>
          </w:p>
        </w:tc>
        <w:tc>
          <w:tcPr>
            <w:tcW w:w="993" w:type="dxa"/>
            <w:vAlign w:val="center"/>
          </w:tcPr>
          <w:p w:rsidR="00AA4C87" w:rsidRPr="008A30BF" w:rsidRDefault="00AA4C87" w:rsidP="006516BE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8A30BF">
              <w:rPr>
                <w:rFonts w:ascii="Times New Roman" w:hAnsi="Times New Roman"/>
                <w:sz w:val="32"/>
                <w:szCs w:val="32"/>
              </w:rPr>
              <w:t>Ед.</w:t>
            </w:r>
          </w:p>
          <w:p w:rsidR="00AA4C87" w:rsidRPr="008A30BF" w:rsidRDefault="00AA4C87" w:rsidP="006516BE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8A30BF">
              <w:rPr>
                <w:rFonts w:ascii="Times New Roman" w:hAnsi="Times New Roman"/>
                <w:sz w:val="32"/>
                <w:szCs w:val="32"/>
              </w:rPr>
              <w:t>изм.</w:t>
            </w:r>
          </w:p>
        </w:tc>
        <w:tc>
          <w:tcPr>
            <w:tcW w:w="1134" w:type="dxa"/>
            <w:vAlign w:val="center"/>
          </w:tcPr>
          <w:p w:rsidR="00AA4C87" w:rsidRPr="008A30BF" w:rsidRDefault="00AA4C87" w:rsidP="006516BE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8A30BF">
              <w:rPr>
                <w:rFonts w:ascii="Times New Roman" w:hAnsi="Times New Roman"/>
                <w:sz w:val="32"/>
                <w:szCs w:val="32"/>
              </w:rPr>
              <w:t>Коли-</w:t>
            </w:r>
          </w:p>
          <w:p w:rsidR="00AA4C87" w:rsidRPr="008A30BF" w:rsidRDefault="00AA4C87" w:rsidP="006516BE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8A30BF">
              <w:rPr>
                <w:rFonts w:ascii="Times New Roman" w:hAnsi="Times New Roman"/>
                <w:sz w:val="32"/>
                <w:szCs w:val="32"/>
              </w:rPr>
              <w:t>чество</w:t>
            </w:r>
          </w:p>
        </w:tc>
        <w:tc>
          <w:tcPr>
            <w:tcW w:w="1230" w:type="dxa"/>
            <w:vAlign w:val="center"/>
          </w:tcPr>
          <w:p w:rsidR="00AA4C87" w:rsidRPr="008A30BF" w:rsidRDefault="00AA4C87" w:rsidP="006516BE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8A30BF">
              <w:rPr>
                <w:rFonts w:ascii="Times New Roman" w:hAnsi="Times New Roman"/>
                <w:sz w:val="32"/>
                <w:szCs w:val="32"/>
              </w:rPr>
              <w:t>Приме-</w:t>
            </w:r>
          </w:p>
          <w:p w:rsidR="00AA4C87" w:rsidRPr="008A30BF" w:rsidRDefault="00AA4C87" w:rsidP="006516BE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8A30BF">
              <w:rPr>
                <w:rFonts w:ascii="Times New Roman" w:hAnsi="Times New Roman"/>
                <w:sz w:val="32"/>
                <w:szCs w:val="32"/>
              </w:rPr>
              <w:t>чание</w:t>
            </w:r>
          </w:p>
        </w:tc>
      </w:tr>
      <w:tr w:rsidR="00AA4C87" w:rsidRPr="008A30BF" w:rsidTr="006516BE">
        <w:tc>
          <w:tcPr>
            <w:tcW w:w="1068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6000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993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1230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</w:tr>
      <w:tr w:rsidR="00AA4C87" w:rsidRPr="008A30BF" w:rsidTr="006516BE">
        <w:tc>
          <w:tcPr>
            <w:tcW w:w="1068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6000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993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1230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</w:tr>
      <w:tr w:rsidR="00AA4C87" w:rsidRPr="008A30BF" w:rsidTr="006516BE">
        <w:tc>
          <w:tcPr>
            <w:tcW w:w="1068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6000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993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1230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</w:tr>
      <w:tr w:rsidR="00AA4C87" w:rsidRPr="008A30BF" w:rsidTr="006516BE">
        <w:tc>
          <w:tcPr>
            <w:tcW w:w="1068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6000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993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1230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</w:tr>
      <w:tr w:rsidR="00AA4C87" w:rsidRPr="008A30BF" w:rsidTr="006516BE">
        <w:tc>
          <w:tcPr>
            <w:tcW w:w="1068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6000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993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1230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</w:tr>
      <w:tr w:rsidR="00AA4C87" w:rsidRPr="008A30BF" w:rsidTr="006516BE">
        <w:tc>
          <w:tcPr>
            <w:tcW w:w="1068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6000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993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1230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</w:tr>
      <w:tr w:rsidR="00AA4C87" w:rsidRPr="008A30BF" w:rsidTr="006516BE">
        <w:tc>
          <w:tcPr>
            <w:tcW w:w="1068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6000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993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1230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</w:tr>
      <w:tr w:rsidR="00AA4C87" w:rsidRPr="008A30BF" w:rsidTr="006516BE">
        <w:tc>
          <w:tcPr>
            <w:tcW w:w="1068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6000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993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1230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</w:tr>
      <w:tr w:rsidR="00AA4C87" w:rsidRPr="008A30BF" w:rsidTr="006516BE">
        <w:tc>
          <w:tcPr>
            <w:tcW w:w="1068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6000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993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1230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</w:tr>
      <w:tr w:rsidR="00AA4C87" w:rsidRPr="008A30BF" w:rsidTr="006516BE">
        <w:tc>
          <w:tcPr>
            <w:tcW w:w="1068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6000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993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1230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</w:tr>
      <w:tr w:rsidR="00AA4C87" w:rsidRPr="008A30BF" w:rsidTr="006516BE">
        <w:tc>
          <w:tcPr>
            <w:tcW w:w="1068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6000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993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1230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</w:tr>
      <w:tr w:rsidR="00AA4C87" w:rsidRPr="008A30BF" w:rsidTr="006516BE">
        <w:tc>
          <w:tcPr>
            <w:tcW w:w="1068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6000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993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1230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</w:tr>
      <w:tr w:rsidR="00AA4C87" w:rsidRPr="008A30BF" w:rsidTr="006516BE">
        <w:tc>
          <w:tcPr>
            <w:tcW w:w="1068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6000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993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1230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</w:tr>
      <w:tr w:rsidR="00AA4C87" w:rsidRPr="008A30BF" w:rsidTr="006516BE">
        <w:tc>
          <w:tcPr>
            <w:tcW w:w="1068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6000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993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1230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</w:tr>
      <w:tr w:rsidR="00AA4C87" w:rsidRPr="008A30BF" w:rsidTr="006516BE">
        <w:tc>
          <w:tcPr>
            <w:tcW w:w="1068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6000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993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1230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</w:tr>
      <w:tr w:rsidR="00AA4C87" w:rsidRPr="008A30BF" w:rsidTr="006516BE">
        <w:tc>
          <w:tcPr>
            <w:tcW w:w="1068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6000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993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1230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</w:tr>
      <w:tr w:rsidR="00AA4C87" w:rsidRPr="008A30BF" w:rsidTr="006516BE">
        <w:tc>
          <w:tcPr>
            <w:tcW w:w="1068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6000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993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1230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</w:tr>
      <w:tr w:rsidR="00AA4C87" w:rsidRPr="008A30BF" w:rsidTr="006516BE">
        <w:tc>
          <w:tcPr>
            <w:tcW w:w="1068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6000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993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1230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</w:tr>
      <w:tr w:rsidR="00AA4C87" w:rsidRPr="008A30BF" w:rsidTr="006516BE">
        <w:tc>
          <w:tcPr>
            <w:tcW w:w="1068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6000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993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1230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</w:tr>
      <w:tr w:rsidR="00AA4C87" w:rsidRPr="008A30BF" w:rsidTr="006516BE">
        <w:tc>
          <w:tcPr>
            <w:tcW w:w="1068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6000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993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1230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</w:tr>
      <w:tr w:rsidR="00AA4C87" w:rsidRPr="008A30BF" w:rsidTr="006516BE">
        <w:tc>
          <w:tcPr>
            <w:tcW w:w="1068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6000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993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1230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</w:tr>
      <w:tr w:rsidR="00AA4C87" w:rsidRPr="008A30BF" w:rsidTr="006516BE">
        <w:tc>
          <w:tcPr>
            <w:tcW w:w="1068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6000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993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1230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</w:tr>
      <w:tr w:rsidR="00AA4C87" w:rsidRPr="008A30BF" w:rsidTr="006516BE">
        <w:tc>
          <w:tcPr>
            <w:tcW w:w="1068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6000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993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1230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</w:tr>
      <w:tr w:rsidR="00AA4C87" w:rsidRPr="008A30BF" w:rsidTr="006516BE">
        <w:tc>
          <w:tcPr>
            <w:tcW w:w="1068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6000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993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1230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</w:tr>
      <w:tr w:rsidR="00AA4C87" w:rsidRPr="008A30BF" w:rsidTr="006516BE">
        <w:tc>
          <w:tcPr>
            <w:tcW w:w="1068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6000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993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1230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</w:tr>
      <w:tr w:rsidR="00AA4C87" w:rsidRPr="008A30BF" w:rsidTr="006516BE">
        <w:tc>
          <w:tcPr>
            <w:tcW w:w="1068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6000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993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1230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</w:tr>
      <w:tr w:rsidR="00AA4C87" w:rsidRPr="008A30BF" w:rsidTr="006516BE">
        <w:tc>
          <w:tcPr>
            <w:tcW w:w="1068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6000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993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1230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</w:tr>
      <w:tr w:rsidR="00AA4C87" w:rsidRPr="008A30BF" w:rsidTr="006516BE">
        <w:tc>
          <w:tcPr>
            <w:tcW w:w="1068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6000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993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1230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</w:tr>
      <w:tr w:rsidR="00AA4C87" w:rsidRPr="008A30BF" w:rsidTr="006516BE">
        <w:tc>
          <w:tcPr>
            <w:tcW w:w="1068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6000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993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1230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</w:tr>
      <w:tr w:rsidR="00AA4C87" w:rsidRPr="008A30BF" w:rsidTr="006516BE">
        <w:tc>
          <w:tcPr>
            <w:tcW w:w="1068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6000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993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1230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</w:tr>
      <w:tr w:rsidR="00AA4C87" w:rsidRPr="008A30BF" w:rsidTr="006516BE">
        <w:tc>
          <w:tcPr>
            <w:tcW w:w="1068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6000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993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1230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</w:tr>
      <w:tr w:rsidR="00AA4C87" w:rsidRPr="008A30BF" w:rsidTr="006516BE">
        <w:tc>
          <w:tcPr>
            <w:tcW w:w="1068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6000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993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1230" w:type="dxa"/>
          </w:tcPr>
          <w:p w:rsidR="00AA4C87" w:rsidRPr="008A30BF" w:rsidRDefault="00AA4C87" w:rsidP="006516BE">
            <w:pPr>
              <w:spacing w:after="0" w:line="240" w:lineRule="auto"/>
              <w:rPr>
                <w:sz w:val="32"/>
                <w:szCs w:val="32"/>
              </w:rPr>
            </w:pPr>
          </w:p>
        </w:tc>
      </w:tr>
    </w:tbl>
    <w:p w:rsidR="00AA4C87" w:rsidRDefault="00AA4C87" w:rsidP="00322A6A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Ведомость физических объемов работ на выполнение работ по______________________________________________________________</w:t>
      </w:r>
      <w:bookmarkStart w:id="0" w:name="_GoBack"/>
      <w:bookmarkEnd w:id="0"/>
    </w:p>
    <w:p w:rsidR="00AA4C87" w:rsidRDefault="00AA4C87" w:rsidP="00322A6A">
      <w:pPr>
        <w:jc w:val="center"/>
        <w:rPr>
          <w:rFonts w:ascii="Times New Roman" w:hAnsi="Times New Roman"/>
          <w:sz w:val="32"/>
          <w:szCs w:val="32"/>
        </w:rPr>
      </w:pPr>
    </w:p>
    <w:p w:rsidR="00AA4C87" w:rsidRPr="00322A6A" w:rsidRDefault="00AA4C87" w:rsidP="00322A6A">
      <w:pPr>
        <w:jc w:val="center"/>
        <w:rPr>
          <w:rFonts w:ascii="Times New Roman" w:hAnsi="Times New Roman"/>
          <w:sz w:val="32"/>
          <w:szCs w:val="32"/>
        </w:rPr>
      </w:pPr>
    </w:p>
    <w:sectPr w:rsidR="00AA4C87" w:rsidRPr="00322A6A" w:rsidSect="000A5FA2">
      <w:pgSz w:w="11909" w:h="16834"/>
      <w:pgMar w:top="397" w:right="397" w:bottom="397" w:left="851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2A6A"/>
    <w:rsid w:val="000A5FA2"/>
    <w:rsid w:val="002B7058"/>
    <w:rsid w:val="00322A6A"/>
    <w:rsid w:val="004D0FE3"/>
    <w:rsid w:val="004D5B8C"/>
    <w:rsid w:val="006516BE"/>
    <w:rsid w:val="006833BB"/>
    <w:rsid w:val="008A30BF"/>
    <w:rsid w:val="009C1286"/>
    <w:rsid w:val="00AA4C87"/>
    <w:rsid w:val="00C162DC"/>
    <w:rsid w:val="00D931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28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22A6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1</Pages>
  <Words>56</Words>
  <Characters>324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Veil</cp:lastModifiedBy>
  <cp:revision>2</cp:revision>
  <dcterms:created xsi:type="dcterms:W3CDTF">2020-03-04T04:54:00Z</dcterms:created>
  <dcterms:modified xsi:type="dcterms:W3CDTF">2020-03-04T05:14:00Z</dcterms:modified>
</cp:coreProperties>
</file>